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3DC1" w:rsidRDefault="009D3DC1" w:rsidP="009D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Apr.1478</w:t>
      </w:r>
      <w:r>
        <w:rPr>
          <w:rFonts w:ascii="Times New Roman" w:hAnsi="Times New Roman" w:cs="Times New Roman"/>
          <w:sz w:val="24"/>
          <w:szCs w:val="24"/>
        </w:rPr>
        <w:tab/>
        <w:t>He made a complaint of debt against Edward Smyth of York(q.v.) at</w:t>
      </w:r>
    </w:p>
    <w:p w:rsidR="009D3DC1" w:rsidRDefault="009D3DC1" w:rsidP="009D3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Sheriffs’ Court.</w:t>
      </w:r>
    </w:p>
    <w:p w:rsidR="009D3DC1" w:rsidRDefault="009D3DC1" w:rsidP="009D3D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p.8)</w:t>
      </w:r>
    </w:p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Sep.1478</w:t>
      </w:r>
      <w:r>
        <w:rPr>
          <w:rFonts w:ascii="Times New Roman" w:hAnsi="Times New Roman" w:cs="Times New Roman"/>
          <w:sz w:val="24"/>
          <w:szCs w:val="24"/>
        </w:rPr>
        <w:tab/>
        <w:t>He made a complaint of a debt of £3 against Robert Blake of York,</w:t>
      </w:r>
    </w:p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potter(q.v.), at York Sheriff Court,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complaint of a debt of</w:t>
      </w:r>
    </w:p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£3 10s 2d against William Bolton of York.</w:t>
      </w:r>
    </w:p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p.18)</w:t>
      </w:r>
    </w:p>
    <w:p w:rsidR="009D3DC1" w:rsidRDefault="009D3DC1" w:rsidP="00AF3E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3E15" w:rsidRDefault="00AF3E15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2017</w:t>
      </w:r>
    </w:p>
    <w:p w:rsidR="009D3DC1" w:rsidRDefault="009D3DC1" w:rsidP="00AF3E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November 2017</w:t>
      </w:r>
      <w:bookmarkStart w:id="0" w:name="_GoBack"/>
      <w:bookmarkEnd w:id="0"/>
    </w:p>
    <w:p w:rsidR="006B2F86" w:rsidRPr="00E71FC3" w:rsidRDefault="009D3DC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E15" w:rsidRDefault="00AF3E15" w:rsidP="00E71FC3">
      <w:pPr>
        <w:spacing w:after="0" w:line="240" w:lineRule="auto"/>
      </w:pPr>
      <w:r>
        <w:separator/>
      </w:r>
    </w:p>
  </w:endnote>
  <w:endnote w:type="continuationSeparator" w:id="0">
    <w:p w:rsidR="00AF3E15" w:rsidRDefault="00AF3E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E15" w:rsidRDefault="00AF3E15" w:rsidP="00E71FC3">
      <w:pPr>
        <w:spacing w:after="0" w:line="240" w:lineRule="auto"/>
      </w:pPr>
      <w:r>
        <w:separator/>
      </w:r>
    </w:p>
  </w:footnote>
  <w:footnote w:type="continuationSeparator" w:id="0">
    <w:p w:rsidR="00AF3E15" w:rsidRDefault="00AF3E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E15"/>
    <w:rsid w:val="001A7C09"/>
    <w:rsid w:val="00577BD5"/>
    <w:rsid w:val="00656CBA"/>
    <w:rsid w:val="006A1F77"/>
    <w:rsid w:val="00733BE7"/>
    <w:rsid w:val="009D3DC1"/>
    <w:rsid w:val="00AB52E8"/>
    <w:rsid w:val="00AF3E1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1CC5C"/>
  <w15:chartTrackingRefBased/>
  <w15:docId w15:val="{4BA8EEF7-5126-4414-B3AB-26F649160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3E1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2017-02-21T22:00:00Z</dcterms:created>
  <dcterms:modified xsi:type="dcterms:W3CDTF">2017-11-06T08:33:00Z</dcterms:modified>
</cp:coreProperties>
</file>